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5400A" w14:textId="77777777" w:rsidR="007434A4" w:rsidRPr="007434A4" w:rsidRDefault="007434A4" w:rsidP="007434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34A4">
        <w:rPr>
          <w:rFonts w:ascii="Times New Roman" w:hAnsi="Times New Roman" w:cs="Times New Roman"/>
          <w:sz w:val="24"/>
          <w:szCs w:val="24"/>
          <w:u w:val="single"/>
        </w:rPr>
        <w:t>Richard CLAY</w:t>
      </w:r>
      <w:r w:rsidRPr="007434A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434A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434A4">
        <w:rPr>
          <w:rFonts w:ascii="Times New Roman" w:hAnsi="Times New Roman" w:cs="Times New Roman"/>
          <w:sz w:val="24"/>
          <w:szCs w:val="24"/>
        </w:rPr>
        <w:t>fl.1472)</w:t>
      </w:r>
    </w:p>
    <w:p w14:paraId="7D36A588" w14:textId="77777777" w:rsidR="007434A4" w:rsidRPr="007434A4" w:rsidRDefault="007434A4" w:rsidP="007434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953CF" w14:textId="77777777" w:rsidR="007434A4" w:rsidRPr="007434A4" w:rsidRDefault="007434A4" w:rsidP="007434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90FA5A" w14:textId="77777777" w:rsidR="007434A4" w:rsidRPr="007434A4" w:rsidRDefault="007434A4" w:rsidP="007434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34A4">
        <w:rPr>
          <w:rFonts w:ascii="Times New Roman" w:hAnsi="Times New Roman" w:cs="Times New Roman"/>
          <w:sz w:val="24"/>
          <w:szCs w:val="24"/>
        </w:rPr>
        <w:t>17 May1472</w:t>
      </w:r>
      <w:r w:rsidRPr="007434A4"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 w:rsidRPr="007434A4">
        <w:rPr>
          <w:rFonts w:ascii="Times New Roman" w:hAnsi="Times New Roman" w:cs="Times New Roman"/>
          <w:sz w:val="24"/>
          <w:szCs w:val="24"/>
        </w:rPr>
        <w:t>Honford</w:t>
      </w:r>
      <w:proofErr w:type="spellEnd"/>
      <w:r w:rsidRPr="007434A4">
        <w:rPr>
          <w:rFonts w:ascii="Times New Roman" w:hAnsi="Times New Roman" w:cs="Times New Roman"/>
          <w:sz w:val="24"/>
          <w:szCs w:val="24"/>
        </w:rPr>
        <w:t>(q.v.) and Robert Downes, junior(q.v.), appointed him and</w:t>
      </w:r>
    </w:p>
    <w:p w14:paraId="2DE1137B" w14:textId="77777777" w:rsidR="007434A4" w:rsidRPr="007434A4" w:rsidRDefault="007434A4" w:rsidP="007434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34A4">
        <w:rPr>
          <w:rFonts w:ascii="Times New Roman" w:hAnsi="Times New Roman" w:cs="Times New Roman"/>
          <w:sz w:val="24"/>
          <w:szCs w:val="24"/>
        </w:rPr>
        <w:tab/>
      </w:r>
      <w:r w:rsidRPr="007434A4">
        <w:rPr>
          <w:rFonts w:ascii="Times New Roman" w:hAnsi="Times New Roman" w:cs="Times New Roman"/>
          <w:sz w:val="24"/>
          <w:szCs w:val="24"/>
        </w:rPr>
        <w:tab/>
        <w:t>James Mottram(q.v.) as their attorneys to receive seisin from Robert Legh</w:t>
      </w:r>
    </w:p>
    <w:p w14:paraId="2EB525C9" w14:textId="77777777" w:rsidR="007434A4" w:rsidRPr="007434A4" w:rsidRDefault="007434A4" w:rsidP="007434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34A4">
        <w:rPr>
          <w:rFonts w:ascii="Times New Roman" w:hAnsi="Times New Roman" w:cs="Times New Roman"/>
          <w:sz w:val="24"/>
          <w:szCs w:val="24"/>
        </w:rPr>
        <w:tab/>
      </w:r>
      <w:r w:rsidRPr="007434A4">
        <w:rPr>
          <w:rFonts w:ascii="Times New Roman" w:hAnsi="Times New Roman" w:cs="Times New Roman"/>
          <w:sz w:val="24"/>
          <w:szCs w:val="24"/>
        </w:rPr>
        <w:tab/>
        <w:t xml:space="preserve">of Adlington(q.v.) of properties in </w:t>
      </w:r>
      <w:proofErr w:type="spellStart"/>
      <w:r w:rsidRPr="007434A4">
        <w:rPr>
          <w:rFonts w:ascii="Times New Roman" w:hAnsi="Times New Roman" w:cs="Times New Roman"/>
          <w:sz w:val="24"/>
          <w:szCs w:val="24"/>
        </w:rPr>
        <w:t>Bawdon</w:t>
      </w:r>
      <w:proofErr w:type="spellEnd"/>
      <w:r w:rsidRPr="007434A4">
        <w:rPr>
          <w:rFonts w:ascii="Times New Roman" w:hAnsi="Times New Roman" w:cs="Times New Roman"/>
          <w:sz w:val="24"/>
          <w:szCs w:val="24"/>
        </w:rPr>
        <w:t>, Derbyshire,</w:t>
      </w:r>
    </w:p>
    <w:p w14:paraId="76774A29" w14:textId="77777777" w:rsidR="007434A4" w:rsidRPr="007434A4" w:rsidRDefault="007434A4" w:rsidP="007434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34A4">
        <w:rPr>
          <w:rFonts w:ascii="Times New Roman" w:hAnsi="Times New Roman" w:cs="Times New Roman"/>
          <w:sz w:val="24"/>
          <w:szCs w:val="24"/>
        </w:rPr>
        <w:tab/>
      </w:r>
      <w:r w:rsidRPr="007434A4">
        <w:rPr>
          <w:rFonts w:ascii="Times New Roman" w:hAnsi="Times New Roman" w:cs="Times New Roman"/>
          <w:sz w:val="24"/>
          <w:szCs w:val="24"/>
        </w:rPr>
        <w:tab/>
        <w:t>(T.N.A. ref. D5236/5/19/(</w:t>
      </w:r>
      <w:proofErr w:type="spellStart"/>
      <w:r w:rsidRPr="007434A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434A4">
        <w:rPr>
          <w:rFonts w:ascii="Times New Roman" w:hAnsi="Times New Roman" w:cs="Times New Roman"/>
          <w:sz w:val="24"/>
          <w:szCs w:val="24"/>
        </w:rPr>
        <w:t>)]</w:t>
      </w:r>
    </w:p>
    <w:p w14:paraId="5965054C" w14:textId="77777777" w:rsidR="007434A4" w:rsidRPr="007434A4" w:rsidRDefault="007434A4" w:rsidP="007434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34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891EF0" w14:textId="77777777" w:rsidR="007434A4" w:rsidRPr="007434A4" w:rsidRDefault="007434A4" w:rsidP="007434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34A4">
        <w:rPr>
          <w:rFonts w:ascii="Times New Roman" w:hAnsi="Times New Roman" w:cs="Times New Roman"/>
          <w:sz w:val="24"/>
          <w:szCs w:val="24"/>
        </w:rPr>
        <w:t>28 June 2022</w:t>
      </w:r>
    </w:p>
    <w:p w14:paraId="36D521DD" w14:textId="77777777" w:rsidR="00BA00AB" w:rsidRPr="007434A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434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27935" w14:textId="77777777" w:rsidR="007434A4" w:rsidRDefault="007434A4" w:rsidP="009139A6">
      <w:r>
        <w:separator/>
      </w:r>
    </w:p>
  </w:endnote>
  <w:endnote w:type="continuationSeparator" w:id="0">
    <w:p w14:paraId="4A0D84B4" w14:textId="77777777" w:rsidR="007434A4" w:rsidRDefault="007434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01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E5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81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0DC06" w14:textId="77777777" w:rsidR="007434A4" w:rsidRDefault="007434A4" w:rsidP="009139A6">
      <w:r>
        <w:separator/>
      </w:r>
    </w:p>
  </w:footnote>
  <w:footnote w:type="continuationSeparator" w:id="0">
    <w:p w14:paraId="55C911A0" w14:textId="77777777" w:rsidR="007434A4" w:rsidRDefault="007434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081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E3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D5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4A4"/>
    <w:rsid w:val="000666E0"/>
    <w:rsid w:val="002510B7"/>
    <w:rsid w:val="005C130B"/>
    <w:rsid w:val="007434A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094DF"/>
  <w15:chartTrackingRefBased/>
  <w15:docId w15:val="{B82AA17B-17CD-462C-BC38-413A0D83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2022-09-16T20:24:00Z</dcterms:created>
  <dcterms:modified xsi:type="dcterms:W3CDTF">2022-09-16T20:24:00Z</dcterms:modified>
</cp:coreProperties>
</file>